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29D5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Richard ALYSANDER (</w:t>
      </w:r>
      <w:proofErr w:type="gramStart"/>
      <w:r>
        <w:rPr>
          <w:rStyle w:val="s1"/>
          <w:u w:val="single"/>
        </w:rPr>
        <w:t>ALISAUNDRE)</w:t>
      </w:r>
      <w:r>
        <w:rPr>
          <w:rStyle w:val="s1"/>
        </w:rPr>
        <w:t xml:space="preserve">   </w:t>
      </w:r>
      <w:proofErr w:type="gramEnd"/>
      <w:r>
        <w:rPr>
          <w:rStyle w:val="s1"/>
        </w:rPr>
        <w:t xml:space="preserve">   (fl.1509)</w:t>
      </w:r>
    </w:p>
    <w:p w14:paraId="4FA79E01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Attleborough, Norfolk.</w:t>
      </w:r>
    </w:p>
    <w:p w14:paraId="6C656D18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</w:p>
    <w:p w14:paraId="0A171EAB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</w:p>
    <w:p w14:paraId="34003DCB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084F6D04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</w:t>
      </w:r>
      <w:r>
        <w:rPr>
          <w:rStyle w:val="s1"/>
        </w:rPr>
        <w:t>93)</w:t>
      </w:r>
    </w:p>
    <w:p w14:paraId="6A15E4E1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</w:p>
    <w:p w14:paraId="64FA6EF1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</w:p>
    <w:p w14:paraId="767F0045" w14:textId="77777777" w:rsidR="005855A2" w:rsidRDefault="005855A2" w:rsidP="005855A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17 September 2021</w:t>
      </w:r>
    </w:p>
    <w:p w14:paraId="723169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FCFB9" w14:textId="77777777" w:rsidR="005855A2" w:rsidRDefault="005855A2" w:rsidP="009139A6">
      <w:r>
        <w:separator/>
      </w:r>
    </w:p>
  </w:endnote>
  <w:endnote w:type="continuationSeparator" w:id="0">
    <w:p w14:paraId="30FB4039" w14:textId="77777777" w:rsidR="005855A2" w:rsidRDefault="005855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43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7F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A6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A251" w14:textId="77777777" w:rsidR="005855A2" w:rsidRDefault="005855A2" w:rsidP="009139A6">
      <w:r>
        <w:separator/>
      </w:r>
    </w:p>
  </w:footnote>
  <w:footnote w:type="continuationSeparator" w:id="0">
    <w:p w14:paraId="653A8F7B" w14:textId="77777777" w:rsidR="005855A2" w:rsidRDefault="005855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85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FA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750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5A2"/>
    <w:rsid w:val="000666E0"/>
    <w:rsid w:val="002510B7"/>
    <w:rsid w:val="005855A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0275C"/>
  <w15:chartTrackingRefBased/>
  <w15:docId w15:val="{8E1768BD-16FD-4FD2-AE07-8931FB585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855A2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5855A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2021-09-30T11:32:00Z</dcterms:created>
  <dcterms:modified xsi:type="dcterms:W3CDTF">2021-09-30T11:32:00Z</dcterms:modified>
</cp:coreProperties>
</file>